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85E1D" w14:textId="4903A964" w:rsidR="00CC4348" w:rsidRDefault="00CC4348" w:rsidP="00CC4348">
      <w:pPr>
        <w:pStyle w:val="NoSpacing"/>
      </w:pPr>
      <w:r>
        <w:rPr>
          <w:u w:val="single"/>
        </w:rPr>
        <w:t>Richard de SCHYMPLYNG</w:t>
      </w:r>
      <w:r>
        <w:t xml:space="preserve">       </w:t>
      </w:r>
      <w:r>
        <w:t>(fl.143</w:t>
      </w:r>
      <w:r>
        <w:t>7</w:t>
      </w:r>
      <w:r>
        <w:t>)</w:t>
      </w:r>
    </w:p>
    <w:p w14:paraId="361F274C" w14:textId="77777777" w:rsidR="00CC4348" w:rsidRDefault="00CC4348" w:rsidP="00CC4348">
      <w:pPr>
        <w:pStyle w:val="NoSpacing"/>
      </w:pPr>
      <w:r>
        <w:t xml:space="preserve">Rector of the church of </w:t>
      </w:r>
      <w:proofErr w:type="spellStart"/>
      <w:r>
        <w:t>St.George</w:t>
      </w:r>
      <w:proofErr w:type="spellEnd"/>
      <w:r>
        <w:t xml:space="preserve">, </w:t>
      </w:r>
      <w:proofErr w:type="spellStart"/>
      <w:r>
        <w:t>Shimpling</w:t>
      </w:r>
      <w:proofErr w:type="spellEnd"/>
      <w:r>
        <w:t>, Norfolk.</w:t>
      </w:r>
    </w:p>
    <w:p w14:paraId="64336141" w14:textId="77777777" w:rsidR="00CC4348" w:rsidRDefault="00CC4348" w:rsidP="00CC4348">
      <w:pPr>
        <w:pStyle w:val="NoSpacing"/>
      </w:pPr>
    </w:p>
    <w:p w14:paraId="2226ED55" w14:textId="77777777" w:rsidR="00CC4348" w:rsidRDefault="00CC4348" w:rsidP="00CC4348">
      <w:pPr>
        <w:pStyle w:val="NoSpacing"/>
      </w:pPr>
    </w:p>
    <w:p w14:paraId="4A6B8CE0" w14:textId="43955973" w:rsidR="00CC4348" w:rsidRDefault="00CC4348" w:rsidP="00CC4348">
      <w:pPr>
        <w:pStyle w:val="NoSpacing"/>
      </w:pPr>
      <w:r>
        <w:t>23 Oct.143</w:t>
      </w:r>
      <w:r>
        <w:t>7</w:t>
      </w:r>
      <w:bookmarkStart w:id="0" w:name="_GoBack"/>
      <w:bookmarkEnd w:id="0"/>
      <w:r>
        <w:tab/>
        <w:t>He became Rector.</w:t>
      </w:r>
    </w:p>
    <w:p w14:paraId="1B0853A8" w14:textId="77777777" w:rsidR="00CC4348" w:rsidRDefault="00CC4348" w:rsidP="00CC4348">
      <w:pPr>
        <w:pStyle w:val="NoSpacing"/>
        <w:ind w:left="1440"/>
        <w:rPr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(Francis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Hundred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of Diss: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Shimpling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1805), pp. 154-161.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http://www.british-history.ac.uk/topographical-hist-norfolk/vol1/pp154-161 [accessed 3 November 2019].</w:t>
      </w:r>
      <w:r>
        <w:rPr>
          <w:color w:val="333333"/>
          <w:shd w:val="clear" w:color="auto" w:fill="FFFFFF"/>
        </w:rPr>
        <w:t>)</w:t>
      </w:r>
    </w:p>
    <w:p w14:paraId="297E0530" w14:textId="77777777" w:rsidR="00CC4348" w:rsidRDefault="00CC4348" w:rsidP="00CC4348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6299BBE8" w14:textId="77777777" w:rsidR="00CC4348" w:rsidRDefault="00CC4348" w:rsidP="00CC4348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3ECA9955" w14:textId="77777777" w:rsidR="00CC4348" w:rsidRPr="007767BA" w:rsidRDefault="00CC4348" w:rsidP="00CC4348">
      <w:pPr>
        <w:pStyle w:val="NoSpacing"/>
      </w:pPr>
      <w:r>
        <w:rPr>
          <w:color w:val="333333"/>
          <w:shd w:val="clear" w:color="auto" w:fill="FFFFFF"/>
        </w:rPr>
        <w:t>3 November 2019</w:t>
      </w:r>
    </w:p>
    <w:p w14:paraId="6EF8EBE3" w14:textId="0B88274D" w:rsidR="006B2F86" w:rsidRPr="00CC4348" w:rsidRDefault="00CC4348" w:rsidP="00E71FC3">
      <w:pPr>
        <w:pStyle w:val="NoSpacing"/>
      </w:pPr>
    </w:p>
    <w:sectPr w:rsidR="006B2F86" w:rsidRPr="00CC43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7684C" w14:textId="77777777" w:rsidR="00CC4348" w:rsidRDefault="00CC4348" w:rsidP="00E71FC3">
      <w:pPr>
        <w:spacing w:after="0" w:line="240" w:lineRule="auto"/>
      </w:pPr>
      <w:r>
        <w:separator/>
      </w:r>
    </w:p>
  </w:endnote>
  <w:endnote w:type="continuationSeparator" w:id="0">
    <w:p w14:paraId="43485C0D" w14:textId="77777777" w:rsidR="00CC4348" w:rsidRDefault="00CC43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4A0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E56A1" w14:textId="77777777" w:rsidR="00CC4348" w:rsidRDefault="00CC4348" w:rsidP="00E71FC3">
      <w:pPr>
        <w:spacing w:after="0" w:line="240" w:lineRule="auto"/>
      </w:pPr>
      <w:r>
        <w:separator/>
      </w:r>
    </w:p>
  </w:footnote>
  <w:footnote w:type="continuationSeparator" w:id="0">
    <w:p w14:paraId="1661F409" w14:textId="77777777" w:rsidR="00CC4348" w:rsidRDefault="00CC43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48"/>
    <w:rsid w:val="001A7C09"/>
    <w:rsid w:val="00577BD5"/>
    <w:rsid w:val="00656CBA"/>
    <w:rsid w:val="006A1F77"/>
    <w:rsid w:val="00733BE7"/>
    <w:rsid w:val="00AB52E8"/>
    <w:rsid w:val="00B16D3F"/>
    <w:rsid w:val="00BB41AC"/>
    <w:rsid w:val="00CC43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A0F79"/>
  <w15:chartTrackingRefBased/>
  <w15:docId w15:val="{6F6AD5DC-E8A0-4410-844F-9C668657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CC43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2019-11-03T19:35:00Z</dcterms:created>
  <dcterms:modified xsi:type="dcterms:W3CDTF">2019-11-03T19:38:00Z</dcterms:modified>
</cp:coreProperties>
</file>